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FB9F0" w14:textId="77777777" w:rsidR="001A2E7E" w:rsidRDefault="001A2E7E" w:rsidP="001A2E7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DAMMERS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7B0D2425" w14:textId="77777777" w:rsidR="001A2E7E" w:rsidRDefault="001A2E7E" w:rsidP="001A2E7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Clerk.</w:t>
      </w:r>
    </w:p>
    <w:p w14:paraId="4230984D" w14:textId="77777777" w:rsidR="001A2E7E" w:rsidRDefault="001A2E7E" w:rsidP="001A2E7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D4F9B5C" w14:textId="77777777" w:rsidR="001A2E7E" w:rsidRDefault="001A2E7E" w:rsidP="001A2E7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2080D02" w14:textId="77777777" w:rsidR="001A2E7E" w:rsidRDefault="001A2E7E" w:rsidP="001A2E7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22 Nov.1408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Calais under</w:t>
      </w:r>
    </w:p>
    <w:p w14:paraId="19E7F7D8" w14:textId="77777777" w:rsidR="001A2E7E" w:rsidRDefault="001A2E7E" w:rsidP="001A2E7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the command of John Beaufort, Earl of Somerset(q.v.).</w:t>
      </w:r>
    </w:p>
    <w:p w14:paraId="731BE571" w14:textId="77777777" w:rsidR="001A2E7E" w:rsidRDefault="001A2E7E" w:rsidP="001A2E7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m13,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103E274D" w14:textId="77777777" w:rsidR="001A2E7E" w:rsidRDefault="001A2E7E" w:rsidP="001A2E7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3B766334" w14:textId="77777777" w:rsidR="001A2E7E" w:rsidRDefault="001A2E7E" w:rsidP="001A2E7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7C89E80" w14:textId="77777777" w:rsidR="001A2E7E" w:rsidRDefault="001A2E7E" w:rsidP="001A2E7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67581D1" w14:textId="77777777" w:rsidR="001A2E7E" w:rsidRDefault="001A2E7E" w:rsidP="001A2E7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March 2023</w:t>
      </w:r>
    </w:p>
    <w:p w14:paraId="049D5C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F47B2" w14:textId="77777777" w:rsidR="001A2E7E" w:rsidRDefault="001A2E7E" w:rsidP="009139A6">
      <w:r>
        <w:separator/>
      </w:r>
    </w:p>
  </w:endnote>
  <w:endnote w:type="continuationSeparator" w:id="0">
    <w:p w14:paraId="0F89D5C1" w14:textId="77777777" w:rsidR="001A2E7E" w:rsidRDefault="001A2E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59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21F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0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9B975" w14:textId="77777777" w:rsidR="001A2E7E" w:rsidRDefault="001A2E7E" w:rsidP="009139A6">
      <w:r>
        <w:separator/>
      </w:r>
    </w:p>
  </w:footnote>
  <w:footnote w:type="continuationSeparator" w:id="0">
    <w:p w14:paraId="38FB9F60" w14:textId="77777777" w:rsidR="001A2E7E" w:rsidRDefault="001A2E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9F3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8F5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E7E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E7E"/>
    <w:rsid w:val="000666E0"/>
    <w:rsid w:val="001A2E7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ECCA6"/>
  <w15:chartTrackingRefBased/>
  <w15:docId w15:val="{D6F3054D-C761-4605-A6F2-EC1C22B7F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2023-03-23T21:08:00Z</dcterms:created>
  <dcterms:modified xsi:type="dcterms:W3CDTF">2023-03-23T21:09:00Z</dcterms:modified>
</cp:coreProperties>
</file>